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E37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2F97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0A23D9" w:rsidRP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A23D9"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0A23D9" w:rsidRPr="000A23D9" w:rsidRDefault="000A23D9" w:rsidP="000A23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0A23D9" w:rsidRPr="000A23D9" w:rsidRDefault="000A23D9" w:rsidP="000A23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0A23D9" w:rsidRDefault="000A23D9" w:rsidP="000A23D9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0 2039 5552</w:t>
            </w:r>
          </w:p>
          <w:p w:rsid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0 2039 5545</w:t>
            </w:r>
          </w:p>
          <w:p w:rsid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0 2035 5538</w:t>
            </w:r>
          </w:p>
          <w:p w:rsidR="00453A01" w:rsidRP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0 2039 5541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A23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6C7B37" w:rsidRPr="00A32F97" w:rsidRDefault="000A23D9" w:rsidP="00A32F97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0A23D9" w:rsidRDefault="00D849B7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A23D9">
              <w:rPr>
                <w:rFonts w:ascii="TH SarabunPSK" w:hAnsi="TH SarabunPSK" w:cs="TH SarabunPSK" w:hint="cs"/>
                <w:sz w:val="30"/>
                <w:szCs w:val="30"/>
                <w:cs/>
              </w:rPr>
              <w:t>0 2039 5535</w:t>
            </w:r>
          </w:p>
          <w:p w:rsidR="006C7B37" w:rsidRPr="000A23D9" w:rsidRDefault="000A23D9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0 2039 5536</w:t>
            </w:r>
          </w:p>
        </w:tc>
      </w:tr>
      <w:tr w:rsidR="002F054A" w:rsidRPr="003B7C5A" w:rsidTr="00A32F97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A32F9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A32F9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D5" w:rsidRDefault="002568D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4032BC" w:rsidRDefault="000B7B0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65.31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B7B0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55111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5111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511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B7B01" w:rsidP="00006D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C95818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ำนักประสานและส่งเสริมกิจการอุดมศึกษา ได้รับการจัดสรรเงินงบประมาณ </w:t>
            </w:r>
            <w:r w:rsidR="00006DB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จำนวน</w:t>
            </w:r>
            <w:r w:rsidR="00006DB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เงินเท่ากับ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250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650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000 บาท แผนการเบิกจ่ายสะสม </w:t>
            </w:r>
            <w:r w:rsidR="00006DB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เป็นจำนวนเงินเท่ากับ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181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319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29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ผลการเบิกจ่ายสะสม</w:t>
            </w:r>
            <w:r w:rsidR="00006DB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เป็นจำนวนเงินเท่ากับ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163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04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047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20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ร้อยละของผล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การเบิกจ่ายต่องบประมาณหลังโอนฯ </w:t>
            </w:r>
            <w:r w:rsidR="00F55E9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31</w:t>
            </w:r>
            <w:r w:rsidR="00C958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สูงกว่าเป้าหมายของคณะรัฐมนตรี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0A5220" w:rsidRDefault="003B7C5A" w:rsidP="005511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51118" w:rsidRPr="00551118" w:rsidRDefault="00551118" w:rsidP="00551118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551118" w:rsidRDefault="000A5220" w:rsidP="00551118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0B7B0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66378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7D1" w:rsidRDefault="000427D1">
      <w:r>
        <w:separator/>
      </w:r>
    </w:p>
  </w:endnote>
  <w:endnote w:type="continuationSeparator" w:id="0">
    <w:p w:rsidR="000427D1" w:rsidRDefault="0004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7D1" w:rsidRDefault="000427D1">
      <w:r>
        <w:separator/>
      </w:r>
    </w:p>
  </w:footnote>
  <w:footnote w:type="continuationSeparator" w:id="0">
    <w:p w:rsidR="000427D1" w:rsidRDefault="00042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F54C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รายนงานผลการปฏิบัติราชการตามคำรับรองการปฏิบัติราชการ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A23D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F54C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รายนงานผลการปฏิบัติราชการตามคำรับรองการปฏิบัติราชการ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A23D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147712F"/>
    <w:multiLevelType w:val="hybridMultilevel"/>
    <w:tmpl w:val="726ACB18"/>
    <w:lvl w:ilvl="0" w:tplc="1BD89D4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37A5"/>
    <w:multiLevelType w:val="hybridMultilevel"/>
    <w:tmpl w:val="5606820E"/>
    <w:lvl w:ilvl="0" w:tplc="6386727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6165A2B"/>
    <w:multiLevelType w:val="hybridMultilevel"/>
    <w:tmpl w:val="29B8F3AC"/>
    <w:lvl w:ilvl="0" w:tplc="5636B632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2342AF"/>
    <w:multiLevelType w:val="hybridMultilevel"/>
    <w:tmpl w:val="AD3EC2DC"/>
    <w:lvl w:ilvl="0" w:tplc="4690743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6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6DB2"/>
    <w:rsid w:val="000246DC"/>
    <w:rsid w:val="00025C73"/>
    <w:rsid w:val="00031EAA"/>
    <w:rsid w:val="000427D1"/>
    <w:rsid w:val="000539CC"/>
    <w:rsid w:val="00061364"/>
    <w:rsid w:val="0007652E"/>
    <w:rsid w:val="00086869"/>
    <w:rsid w:val="000A23D9"/>
    <w:rsid w:val="000A3286"/>
    <w:rsid w:val="000A5220"/>
    <w:rsid w:val="000A7481"/>
    <w:rsid w:val="000B61D2"/>
    <w:rsid w:val="000B7B01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A1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68D5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1010"/>
    <w:rsid w:val="00487609"/>
    <w:rsid w:val="00490606"/>
    <w:rsid w:val="004B1D7E"/>
    <w:rsid w:val="004C3B2B"/>
    <w:rsid w:val="004C5E52"/>
    <w:rsid w:val="005047DE"/>
    <w:rsid w:val="00515462"/>
    <w:rsid w:val="00516FD7"/>
    <w:rsid w:val="005437F6"/>
    <w:rsid w:val="00546DE3"/>
    <w:rsid w:val="00551118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1749F"/>
    <w:rsid w:val="006219AB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66378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4C5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2F97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5818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3768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5E99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CFFB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C033-9183-41B1-9EA4-3FAE792F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30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9</cp:revision>
  <cp:lastPrinted>2019-06-11T08:25:00Z</cp:lastPrinted>
  <dcterms:created xsi:type="dcterms:W3CDTF">2019-04-09T07:41:00Z</dcterms:created>
  <dcterms:modified xsi:type="dcterms:W3CDTF">2019-06-11T09:28:00Z</dcterms:modified>
</cp:coreProperties>
</file>